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899A9" w14:textId="77777777" w:rsidR="00D871CF" w:rsidRDefault="00D871CF" w:rsidP="00D871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WAYS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348BCF1F" w14:textId="77777777" w:rsidR="00D871CF" w:rsidRDefault="00D871CF" w:rsidP="00D871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Worsburgh</w:t>
      </w:r>
      <w:proofErr w:type="spellEnd"/>
      <w:r>
        <w:rPr>
          <w:rFonts w:ascii="Times New Roman" w:hAnsi="Times New Roman" w:cs="Times New Roman"/>
          <w:sz w:val="24"/>
          <w:szCs w:val="24"/>
        </w:rPr>
        <w:t>, Yorkshire.  Cutler.</w:t>
      </w:r>
    </w:p>
    <w:p w14:paraId="7295B34C" w14:textId="77777777" w:rsidR="00D871CF" w:rsidRDefault="00D871CF" w:rsidP="00D871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0C5F0C" w14:textId="77777777" w:rsidR="00D871CF" w:rsidRDefault="00D871CF" w:rsidP="00D871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A733B1" w14:textId="77777777" w:rsidR="00D871CF" w:rsidRDefault="00D871CF" w:rsidP="00D871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Symmys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Barnsley, Yorkshire(q.v.), brought a plaint of debt against</w:t>
      </w:r>
    </w:p>
    <w:p w14:paraId="3E76C92B" w14:textId="77777777" w:rsidR="00D871CF" w:rsidRDefault="00D871CF" w:rsidP="00D871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him,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Dudman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Pollington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Snaith, Yorkshire(q.v.), and Robert</w:t>
      </w:r>
    </w:p>
    <w:p w14:paraId="6E10557A" w14:textId="77777777" w:rsidR="00D871CF" w:rsidRDefault="00D871CF" w:rsidP="00D871CF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Frankesshe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Boothby, Lincolnshire(q.v.).</w:t>
      </w:r>
    </w:p>
    <w:p w14:paraId="03AC27E1" w14:textId="77777777" w:rsidR="00D871CF" w:rsidRDefault="00D871CF" w:rsidP="00D871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292AD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https://waalt.uh.edu/index.php/CP40/887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E828E45" w14:textId="77777777" w:rsidR="00D871CF" w:rsidRDefault="00D871CF" w:rsidP="00D871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98DB5C" w14:textId="77777777" w:rsidR="00D871CF" w:rsidRDefault="00D871CF" w:rsidP="00D871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2440A6" w14:textId="77777777" w:rsidR="00D871CF" w:rsidRDefault="00D871CF" w:rsidP="00D871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September 2022</w:t>
      </w:r>
    </w:p>
    <w:p w14:paraId="3CB6CA7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3B794" w14:textId="77777777" w:rsidR="00D871CF" w:rsidRDefault="00D871CF" w:rsidP="009139A6">
      <w:r>
        <w:separator/>
      </w:r>
    </w:p>
  </w:endnote>
  <w:endnote w:type="continuationSeparator" w:id="0">
    <w:p w14:paraId="02D5CC8B" w14:textId="77777777" w:rsidR="00D871CF" w:rsidRDefault="00D871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BBE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5729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52E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153A7" w14:textId="77777777" w:rsidR="00D871CF" w:rsidRDefault="00D871CF" w:rsidP="009139A6">
      <w:r>
        <w:separator/>
      </w:r>
    </w:p>
  </w:footnote>
  <w:footnote w:type="continuationSeparator" w:id="0">
    <w:p w14:paraId="44A69269" w14:textId="77777777" w:rsidR="00D871CF" w:rsidRDefault="00D871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C7D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16A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968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1C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871C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CEB81"/>
  <w15:chartTrackingRefBased/>
  <w15:docId w15:val="{F8B599AC-B179-4DD1-B59E-6903746E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871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8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2022-09-23T09:14:00Z</dcterms:created>
  <dcterms:modified xsi:type="dcterms:W3CDTF">2022-09-23T09:15:00Z</dcterms:modified>
</cp:coreProperties>
</file>